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843A50" w:rsidRDefault="00E010CC" w:rsidP="00172877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96510B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</w:t>
      </w:r>
      <w:r w:rsidR="005639BD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-</w:t>
      </w:r>
      <w:r w:rsidR="0096510B"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="0029414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9</w:t>
      </w:r>
      <w:r w:rsidRPr="00843A5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294140" w:rsidRPr="0029414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Introduction à la tomographie X </w:t>
      </w:r>
      <w:r w:rsidR="00F26162" w:rsidRPr="00843A5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843A5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843A5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843A5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843A5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843A5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96510B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294140">
        <w:rPr>
          <w:rFonts w:asciiTheme="minorHAnsi" w:eastAsia="Calibri" w:hAnsiTheme="minorHAnsi"/>
          <w:b/>
          <w:bCs/>
          <w:szCs w:val="24"/>
          <w:lang w:eastAsia="en-US"/>
        </w:rPr>
        <w:t>Nicolas LENOIR</w:t>
      </w:r>
    </w:p>
    <w:p w:rsidR="0086728B" w:rsidRPr="001D464E" w:rsidRDefault="00294140" w:rsidP="001D464E">
      <w:pPr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r w:rsidRPr="00294140">
        <w:rPr>
          <w:rFonts w:asciiTheme="minorHAnsi" w:hAnsiTheme="minorHAnsi"/>
          <w:color w:val="3333FF"/>
        </w:rPr>
        <w:t>nicolas.lenoir@u-bordeaux.fr</w:t>
      </w:r>
      <w:bookmarkStart w:id="1" w:name="_GoBack"/>
      <w:bookmarkEnd w:id="1"/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773" w:rsidRDefault="00230773"/>
    <w:p w:rsidR="00230773" w:rsidRDefault="00230773"/>
  </w:endnote>
  <w:endnote w:type="continuationSeparator" w:id="0">
    <w:p w:rsidR="00230773" w:rsidRDefault="00230773"/>
    <w:p w:rsidR="00230773" w:rsidRDefault="00230773"/>
  </w:endnote>
  <w:endnote w:type="continuationNotice" w:id="1">
    <w:p w:rsidR="00230773" w:rsidRDefault="00230773"/>
    <w:p w:rsidR="00230773" w:rsidRDefault="00230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294140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294140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773" w:rsidRDefault="00230773">
      <w:r>
        <w:separator/>
      </w:r>
    </w:p>
  </w:footnote>
  <w:footnote w:type="continuationSeparator" w:id="0">
    <w:p w:rsidR="00230773" w:rsidRDefault="00230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294140" w:rsidP="004662AF">
    <w:pPr>
      <w:pStyle w:val="En-tte-auteurs"/>
      <w:spacing w:before="240" w:after="0"/>
      <w:rPr>
        <w:rFonts w:asciiTheme="minorHAnsi" w:hAnsiTheme="minorHAnsi"/>
        <w:sz w:val="18"/>
      </w:rPr>
    </w:pPr>
    <w:r w:rsidRPr="00294140">
      <w:rPr>
        <w:rFonts w:asciiTheme="minorHAnsi" w:hAnsiTheme="minorHAnsi"/>
        <w:sz w:val="24"/>
      </w:rPr>
      <w:t>TDC-19 : Introduction à la tomographie 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2877"/>
    <w:rsid w:val="001762DC"/>
    <w:rsid w:val="001870FF"/>
    <w:rsid w:val="001B300D"/>
    <w:rsid w:val="001B4615"/>
    <w:rsid w:val="001C1847"/>
    <w:rsid w:val="001D06EC"/>
    <w:rsid w:val="001D179C"/>
    <w:rsid w:val="001D464E"/>
    <w:rsid w:val="001E0821"/>
    <w:rsid w:val="001E6D61"/>
    <w:rsid w:val="001F4E9E"/>
    <w:rsid w:val="001F6B1A"/>
    <w:rsid w:val="00217079"/>
    <w:rsid w:val="00227CD1"/>
    <w:rsid w:val="00230773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4140"/>
    <w:rsid w:val="0029544A"/>
    <w:rsid w:val="002A23B0"/>
    <w:rsid w:val="002A4349"/>
    <w:rsid w:val="002A621C"/>
    <w:rsid w:val="002B5E4D"/>
    <w:rsid w:val="002C252A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662AF"/>
    <w:rsid w:val="0047166C"/>
    <w:rsid w:val="00480520"/>
    <w:rsid w:val="00482114"/>
    <w:rsid w:val="004938AE"/>
    <w:rsid w:val="00494B35"/>
    <w:rsid w:val="004A291C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39BD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07E0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A50"/>
    <w:rsid w:val="00843B3D"/>
    <w:rsid w:val="008457E2"/>
    <w:rsid w:val="00846CB8"/>
    <w:rsid w:val="00863F8D"/>
    <w:rsid w:val="00863FCB"/>
    <w:rsid w:val="0086728B"/>
    <w:rsid w:val="008679E9"/>
    <w:rsid w:val="00877652"/>
    <w:rsid w:val="00877B0D"/>
    <w:rsid w:val="00881702"/>
    <w:rsid w:val="008818FD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510B"/>
    <w:rsid w:val="0097321D"/>
    <w:rsid w:val="00980BB4"/>
    <w:rsid w:val="00985B39"/>
    <w:rsid w:val="00997C07"/>
    <w:rsid w:val="009A0166"/>
    <w:rsid w:val="009A53AC"/>
    <w:rsid w:val="009A6303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853D2"/>
    <w:rsid w:val="00A94E53"/>
    <w:rsid w:val="00AA4A05"/>
    <w:rsid w:val="00AB2142"/>
    <w:rsid w:val="00AB22A8"/>
    <w:rsid w:val="00AB76E5"/>
    <w:rsid w:val="00AC3B76"/>
    <w:rsid w:val="00AD1B8B"/>
    <w:rsid w:val="00AD3D63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0120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028A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2AD1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CEEB-BD66-415D-8C52-64328AB4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301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2017-05-15T06:42:00Z</dcterms:created>
  <dcterms:modified xsi:type="dcterms:W3CDTF">2017-05-15T06:42:00Z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